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01645CD4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720F52" w:rsidRPr="00720F52">
        <w:rPr>
          <w:noProof/>
        </w:rPr>
        <w:t>10033139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049F8A81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D31AAC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D31AAC" w:rsidRPr="00D31AAC">
        <w:t xml:space="preserve">Renewable </w:t>
      </w:r>
      <w:proofErr w:type="spellStart"/>
      <w:r w:rsidR="00D31AAC" w:rsidRPr="00D31AAC">
        <w:t>Energy,Transport</w:t>
      </w:r>
      <w:proofErr w:type="spellEnd"/>
      <w:r w:rsidR="00D31AAC" w:rsidRPr="00D31AAC">
        <w:t xml:space="preserve"> and Climate Change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D31AAC">
        <w:t>130.000,00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182330FE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D31AAC">
        <w:t>4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2F87B08B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D31AAC">
        <w:rPr>
          <w:b w:val="0"/>
          <w:bCs w:val="0"/>
        </w:rPr>
        <w:t>70.000,00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1B6E6260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D31AAC">
        <w:rPr>
          <w:b w:val="0"/>
        </w:rPr>
        <w:t>3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0F757F" w:rsidRPr="000F757F">
        <w:rPr>
          <w:b w:val="0"/>
        </w:rPr>
        <w:t xml:space="preserve">Renewable </w:t>
      </w:r>
      <w:proofErr w:type="spellStart"/>
      <w:r w:rsidR="000F757F" w:rsidRPr="000F757F">
        <w:rPr>
          <w:b w:val="0"/>
        </w:rPr>
        <w:t>Energy,Transport</w:t>
      </w:r>
      <w:proofErr w:type="spellEnd"/>
      <w:r w:rsidR="000F757F" w:rsidRPr="000F757F">
        <w:rPr>
          <w:b w:val="0"/>
        </w:rPr>
        <w:t xml:space="preserve"> and Climate Change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143AE98F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D31AAC">
        <w:rPr>
          <w:b w:val="0"/>
        </w:rPr>
        <w:t>3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0F757F">
        <w:rPr>
          <w:b w:val="0"/>
        </w:rPr>
        <w:t>South Africa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63CB0" w14:textId="77777777" w:rsidR="00534952" w:rsidRDefault="00534952" w:rsidP="00A637D0">
      <w:r>
        <w:separator/>
      </w:r>
    </w:p>
  </w:endnote>
  <w:endnote w:type="continuationSeparator" w:id="0">
    <w:p w14:paraId="4D4BAF12" w14:textId="77777777" w:rsidR="00534952" w:rsidRDefault="00534952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9360B" w14:textId="77777777" w:rsidR="00534952" w:rsidRDefault="00534952" w:rsidP="00A637D0">
      <w:r>
        <w:separator/>
      </w:r>
    </w:p>
  </w:footnote>
  <w:footnote w:type="continuationSeparator" w:id="0">
    <w:p w14:paraId="0274C370" w14:textId="77777777" w:rsidR="00534952" w:rsidRDefault="00534952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57F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34952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0F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4353B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1AAC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C73C8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4353B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9603F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1760</Words>
  <Characters>11092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Volkmann, Gunnar GIZ</cp:lastModifiedBy>
  <cp:revision>11</cp:revision>
  <cp:lastPrinted>2018-02-16T12:47:00Z</cp:lastPrinted>
  <dcterms:created xsi:type="dcterms:W3CDTF">2026-02-13T15:58:00Z</dcterms:created>
  <dcterms:modified xsi:type="dcterms:W3CDTF">2026-07-24T05:53:00Z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